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7A5DC" w14:textId="11CEB0B7" w:rsidR="00803717" w:rsidRDefault="00803717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Cs/>
        </w:rPr>
        <w:t>3GPP TSG-RAN WG3 Meeting #131</w:t>
      </w:r>
      <w:r>
        <w:rPr>
          <w:bCs/>
        </w:rPr>
        <w:tab/>
        <w:t>R3-26</w:t>
      </w:r>
      <w:r w:rsidR="00203031">
        <w:rPr>
          <w:bCs/>
        </w:rPr>
        <w:t>0446</w:t>
      </w:r>
    </w:p>
    <w:p w14:paraId="6A52D2DE" w14:textId="77777777" w:rsidR="00803717" w:rsidRDefault="00803717" w:rsidP="00803717">
      <w:pPr>
        <w:pStyle w:val="LSHeader"/>
        <w:pBdr>
          <w:bottom w:val="single" w:sz="6" w:space="1" w:color="auto"/>
        </w:pBdr>
        <w:rPr>
          <w:lang w:val="sv-SE"/>
        </w:rPr>
      </w:pPr>
      <w:r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F77D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F77D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F77D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6E5AEEA" w:rsidR="00954D93" w:rsidRDefault="00977F5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1614</w:t>
            </w:r>
          </w:p>
        </w:tc>
        <w:tc>
          <w:tcPr>
            <w:tcW w:w="709" w:type="dxa"/>
          </w:tcPr>
          <w:p w14:paraId="4F90AA37" w14:textId="77777777" w:rsidR="00954D93" w:rsidRDefault="00F77D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5074FE6C" w:rsidR="00954D93" w:rsidRDefault="0080371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803717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F77D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4D548825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F77D3A">
                <w:rPr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80371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F77D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F77D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F77D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F77D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F77D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F77D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08F67C5F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803717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F77D3A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67785D8A" w:rsidR="00954D93" w:rsidRDefault="00F77D3A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DC33C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F77D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3D1B0FEF" w:rsidR="00954D93" w:rsidRDefault="0080371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3717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F77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8B92A0" w:rsidR="00954D93" w:rsidRDefault="00F77D3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F77D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530668E1" w:rsidR="00954D93" w:rsidRDefault="00F77D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F77D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F77D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F77D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E2C32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FD45CA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FD45CA">
              <w:rPr>
                <w:rFonts w:ascii="Arial" w:hAnsi="Arial"/>
                <w:i/>
              </w:rPr>
              <w:t xml:space="preserve"> Set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D45CA">
              <w:rPr>
                <w:rFonts w:ascii="Arial" w:hAnsi="Arial"/>
                <w:lang w:val="en-US"/>
              </w:rPr>
              <w:t>IE</w:t>
            </w:r>
            <w:r w:rsidRPr="00FD45CA">
              <w:rPr>
                <w:rFonts w:ascii="Arial" w:hAnsi="Arial"/>
              </w:rPr>
              <w:t>.</w:t>
            </w:r>
          </w:p>
          <w:p w14:paraId="13523BBB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  <w:lang w:val="en-US"/>
              </w:rPr>
              <w:t xml:space="preserve">Update the description of the 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FD45CA">
              <w:rPr>
                <w:rFonts w:ascii="Arial" w:hAnsi="Arial"/>
                <w:i/>
              </w:rPr>
              <w:t>Set</w:t>
            </w:r>
            <w:r w:rsidRPr="00FD45CA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FD45CA">
              <w:rPr>
                <w:rFonts w:ascii="Arial" w:hAnsi="Arial"/>
                <w:lang w:val="en-US"/>
              </w:rPr>
              <w:t>IE</w:t>
            </w:r>
          </w:p>
          <w:p w14:paraId="54CA25F0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Update the semantics description on the </w:t>
            </w:r>
            <w:r w:rsidRPr="00FD45CA">
              <w:rPr>
                <w:rFonts w:ascii="Arial" w:hAnsi="Arial"/>
                <w:i/>
              </w:rPr>
              <w:t>Alternative QoS Parameters Set Notify Index</w:t>
            </w:r>
            <w:r w:rsidRPr="00FD45CA">
              <w:rPr>
                <w:rFonts w:ascii="Arial" w:hAnsi="Arial"/>
              </w:rPr>
              <w:t xml:space="preserve"> IE</w:t>
            </w:r>
          </w:p>
          <w:p w14:paraId="6A1E3A15" w14:textId="77777777" w:rsidR="00FD45CA" w:rsidRPr="00FD45CA" w:rsidRDefault="00FD45CA" w:rsidP="00FD45CA">
            <w:pPr>
              <w:spacing w:after="0"/>
              <w:rPr>
                <w:rFonts w:ascii="Arial" w:hAnsi="Arial"/>
                <w:lang w:val="en-US"/>
              </w:rPr>
            </w:pPr>
          </w:p>
          <w:p w14:paraId="24A725ED" w14:textId="77777777" w:rsidR="00FD45CA" w:rsidRPr="00FD45CA" w:rsidRDefault="00FD45CA" w:rsidP="00FD45CA">
            <w:pPr>
              <w:spacing w:after="0"/>
              <w:rPr>
                <w:rFonts w:ascii="Arial" w:hAnsi="Arial"/>
                <w:b/>
              </w:rPr>
            </w:pPr>
            <w:r w:rsidRPr="00FD45CA">
              <w:rPr>
                <w:rFonts w:ascii="Arial" w:hAnsi="Arial"/>
                <w:b/>
              </w:rPr>
              <w:t>Impact Analysis:</w:t>
            </w:r>
          </w:p>
          <w:p w14:paraId="3B66B6F6" w14:textId="77777777" w:rsidR="00FD45CA" w:rsidRPr="00FD45CA" w:rsidRDefault="00FD45CA" w:rsidP="00FD45CA">
            <w:p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E85C83E" w14:textId="77777777" w:rsidR="00FD45CA" w:rsidRPr="00FD45CA" w:rsidRDefault="00FD45CA" w:rsidP="00FD45CA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FD45CA">
              <w:rPr>
                <w:rFonts w:ascii="Arial" w:hAnsi="Arial"/>
              </w:rPr>
              <w:t xml:space="preserve">This CR has no impact with the previous version of the specification (same release). </w:t>
            </w:r>
          </w:p>
          <w:p w14:paraId="4F90AA87" w14:textId="1D5FDA4D" w:rsidR="003D5440" w:rsidRDefault="00FD45CA" w:rsidP="00FD45CA">
            <w:pPr>
              <w:spacing w:after="0"/>
              <w:rPr>
                <w:lang w:val="en-US" w:eastAsia="zh-CN"/>
              </w:rPr>
            </w:pPr>
            <w:r w:rsidRPr="00FD45CA">
              <w:rPr>
                <w:rFonts w:ascii="Arial" w:hAnsi="Arial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F77D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69F1A15A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38.4</w:t>
            </w:r>
            <w:r w:rsidR="00881AC3" w:rsidRPr="007910C7">
              <w:rPr>
                <w:lang w:val="en-US"/>
              </w:rPr>
              <w:t>1</w:t>
            </w:r>
            <w:r w:rsidRPr="007910C7">
              <w:rPr>
                <w:lang w:val="en-US"/>
              </w:rPr>
              <w:t>3</w:t>
            </w:r>
            <w:r w:rsidRPr="007910C7">
              <w:t xml:space="preserve"> CR </w:t>
            </w:r>
            <w:r w:rsidR="00FD45CA" w:rsidRPr="007910C7">
              <w:t>1377</w:t>
            </w:r>
          </w:p>
          <w:p w14:paraId="4F90AAA3" w14:textId="2909C833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38.473</w:t>
            </w:r>
            <w:r w:rsidRPr="007910C7">
              <w:t xml:space="preserve"> CR </w:t>
            </w:r>
            <w:r w:rsidR="00D04979">
              <w:t>1650</w:t>
            </w:r>
          </w:p>
          <w:p w14:paraId="4F90AAA4" w14:textId="64E8A8C3" w:rsidR="00954D93" w:rsidRPr="007910C7" w:rsidRDefault="00F77D3A">
            <w:pPr>
              <w:pStyle w:val="CRCoverPage"/>
              <w:spacing w:after="0"/>
              <w:ind w:left="99"/>
            </w:pPr>
            <w:r w:rsidRPr="007910C7">
              <w:t xml:space="preserve">TS </w:t>
            </w:r>
            <w:r w:rsidRPr="007910C7">
              <w:rPr>
                <w:lang w:val="en-US"/>
              </w:rPr>
              <w:t>37.483</w:t>
            </w:r>
            <w:r w:rsidRPr="007910C7">
              <w:t xml:space="preserve"> CR </w:t>
            </w:r>
            <w:r w:rsidR="00D04979">
              <w:t>0189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F77D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F77D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F77D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F77D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F77D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F77D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F77D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F77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3C8D641D" w:rsidR="00954D93" w:rsidRDefault="00803717">
            <w:pPr>
              <w:pStyle w:val="CRCoverPage"/>
              <w:spacing w:after="0"/>
              <w:ind w:left="100"/>
            </w:pPr>
            <w:r w:rsidRPr="00803717">
              <w:t>Rev#1: resubmission to RAN3#131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F77D3A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F77D3A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C1FF" w14:textId="77777777" w:rsidR="00F0053A" w:rsidRDefault="00F0053A">
      <w:pPr>
        <w:spacing w:after="0"/>
      </w:pPr>
      <w:r>
        <w:separator/>
      </w:r>
    </w:p>
  </w:endnote>
  <w:endnote w:type="continuationSeparator" w:id="0">
    <w:p w14:paraId="6CD2AADC" w14:textId="77777777" w:rsidR="00F0053A" w:rsidRDefault="00F005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003E1" w14:textId="77777777" w:rsidR="00F0053A" w:rsidRDefault="00F0053A">
      <w:pPr>
        <w:spacing w:after="0"/>
      </w:pPr>
      <w:r>
        <w:separator/>
      </w:r>
    </w:p>
  </w:footnote>
  <w:footnote w:type="continuationSeparator" w:id="0">
    <w:p w14:paraId="63179EB7" w14:textId="77777777" w:rsidR="00F0053A" w:rsidRDefault="00F005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F77D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157542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3031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0808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42E1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0A77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0C7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3717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27B0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77F53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B6B09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4979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33C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053A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D3A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45CA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80371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597</Words>
  <Characters>3905</Characters>
  <Application>Microsoft Office Word</Application>
  <DocSecurity>0</DocSecurity>
  <Lines>32</Lines>
  <Paragraphs>8</Paragraphs>
  <ScaleCrop>false</ScaleCrop>
  <Company>3GPP Support Team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24</cp:revision>
  <cp:lastPrinted>2411-12-31T22:59:00Z</cp:lastPrinted>
  <dcterms:created xsi:type="dcterms:W3CDTF">2025-05-23T11:38:00Z</dcterms:created>
  <dcterms:modified xsi:type="dcterms:W3CDTF">2026-01-29T16:56:00Z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